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9885AC365820449DA986A5622FE2FA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4E6594" w14:textId="77777777" w:rsidR="00E167AD" w:rsidRDefault="008D2EF9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8D2EF9">
            <w:rPr>
              <w:b/>
              <w:sz w:val="56"/>
              <w:szCs w:val="56"/>
            </w:rPr>
            <w:t>Plan aktivnosti</w:t>
          </w:r>
        </w:p>
      </w:sdtContent>
    </w:sdt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2CFB8BA9" w14:textId="77777777" w:rsidR="00A33C7F" w:rsidRDefault="00A33C7F">
      <w:pPr>
        <w:spacing w:after="0" w:line="240" w:lineRule="auto"/>
      </w:pPr>
      <w:r>
        <w:br w:type="page"/>
      </w:r>
    </w:p>
    <w:p w14:paraId="3C5C28E8" w14:textId="6A0DC2EA" w:rsidR="008D2EF9" w:rsidRPr="00707D13" w:rsidRDefault="008D2EF9" w:rsidP="008D2EF9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369A1051" w14:textId="77777777" w:rsidR="008D2EF9" w:rsidRPr="00707D13" w:rsidRDefault="008D2EF9" w:rsidP="008D2EF9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___________________________________________HRK</w:t>
      </w:r>
    </w:p>
    <w:p w14:paraId="4F70CA91" w14:textId="77777777" w:rsidR="008D2EF9" w:rsidRPr="00707D13" w:rsidRDefault="008D2EF9" w:rsidP="008D2EF9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35180008" w14:textId="77777777" w:rsidR="008D2EF9" w:rsidRDefault="008D2EF9" w:rsidP="008D2EF9">
      <w:pPr>
        <w:spacing w:after="120" w:line="320" w:lineRule="exact"/>
        <w:ind w:left="357" w:hanging="357"/>
        <w:rPr>
          <w:b/>
          <w:bCs/>
        </w:rPr>
      </w:pPr>
    </w:p>
    <w:p w14:paraId="74C60733" w14:textId="77777777" w:rsidR="008D2EF9" w:rsidRPr="00707D13" w:rsidRDefault="008D2EF9" w:rsidP="008D2EF9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0"/>
        <w:gridCol w:w="658"/>
        <w:gridCol w:w="659"/>
        <w:gridCol w:w="659"/>
        <w:gridCol w:w="270"/>
        <w:gridCol w:w="389"/>
        <w:gridCol w:w="659"/>
        <w:gridCol w:w="659"/>
        <w:gridCol w:w="659"/>
      </w:tblGrid>
      <w:tr w:rsidR="008D2EF9" w:rsidRPr="00707D13" w14:paraId="595E8466" w14:textId="77777777" w:rsidTr="006D3DD2">
        <w:trPr>
          <w:trHeight w:val="567"/>
        </w:trPr>
        <w:tc>
          <w:tcPr>
            <w:tcW w:w="4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16A0" w14:textId="77777777" w:rsidR="008D2EF9" w:rsidRPr="00707D13" w:rsidRDefault="008D2EF9" w:rsidP="006D3DD2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E3F5E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400D3BAC" w14:textId="77777777" w:rsidTr="006D3DD2">
        <w:trPr>
          <w:trHeight w:val="56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A2E3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9B18A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0A649AEA" w14:textId="77777777" w:rsidTr="006D3DD2">
        <w:trPr>
          <w:trHeight w:val="56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052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4CC66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695FCC46" w14:textId="77777777" w:rsidTr="006D3DD2">
        <w:trPr>
          <w:trHeight w:val="134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7C4A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5B9D8DDB" w14:textId="77777777" w:rsidTr="006D3DD2">
        <w:trPr>
          <w:trHeight w:val="399"/>
        </w:trPr>
        <w:tc>
          <w:tcPr>
            <w:tcW w:w="4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C8D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FE25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8DB2EA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B9A5B1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BA677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C45140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11ED03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6051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8D2EF9" w:rsidRPr="00707D13" w14:paraId="5E88B6E9" w14:textId="77777777" w:rsidTr="006D3DD2">
        <w:trPr>
          <w:trHeight w:val="605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F03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286" w:type="dxa"/>
              <w:tblInd w:w="2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2"/>
              <w:gridCol w:w="572"/>
              <w:gridCol w:w="572"/>
              <w:gridCol w:w="572"/>
              <w:gridCol w:w="571"/>
              <w:gridCol w:w="571"/>
              <w:gridCol w:w="571"/>
              <w:gridCol w:w="571"/>
              <w:gridCol w:w="571"/>
              <w:gridCol w:w="571"/>
            </w:tblGrid>
            <w:tr w:rsidR="008D2EF9" w:rsidRPr="00707D13" w14:paraId="3DC2DBD5" w14:textId="77777777" w:rsidTr="006D3DD2">
              <w:trPr>
                <w:trHeight w:val="384"/>
              </w:trPr>
              <w:tc>
                <w:tcPr>
                  <w:tcW w:w="572" w:type="dxa"/>
                  <w:shd w:val="clear" w:color="auto" w:fill="auto"/>
                </w:tcPr>
                <w:p w14:paraId="36A81A4B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6A0589AF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717FE1A0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51FFBC46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5AE69ABA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5BCAAE7B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09948785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221F9CD6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31D074F7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2523FC8D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709C7860" w14:textId="77777777" w:rsidR="008D2EF9" w:rsidRPr="00707D13" w:rsidRDefault="008D2EF9" w:rsidP="00E064DE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</w:tr>
          </w:tbl>
          <w:p w14:paraId="7778560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8D2EF9" w:rsidRPr="00707D13" w14:paraId="72149D0D" w14:textId="77777777" w:rsidTr="006D3DD2">
        <w:trPr>
          <w:gridAfter w:val="4"/>
          <w:wAfter w:w="2556" w:type="dxa"/>
          <w:trHeight w:val="39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F25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E54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1BD9F303" w14:textId="77777777" w:rsidR="008D2EF9" w:rsidRDefault="008D2EF9" w:rsidP="008D2EF9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134C742A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771119F7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661E0719" w14:textId="77777777" w:rsidR="008D2EF9" w:rsidRDefault="008D2EF9" w:rsidP="008D2EF9">
      <w:pPr>
        <w:rPr>
          <w:sz w:val="20"/>
        </w:rPr>
      </w:pPr>
      <w:r>
        <w:rPr>
          <w:sz w:val="20"/>
        </w:rPr>
        <w:t>-</w:t>
      </w:r>
    </w:p>
    <w:p w14:paraId="2903395A" w14:textId="77777777" w:rsidR="008D2EF9" w:rsidRDefault="008D2EF9" w:rsidP="008D2EF9">
      <w:pPr>
        <w:rPr>
          <w:sz w:val="20"/>
        </w:rPr>
      </w:pPr>
      <w:r>
        <w:rPr>
          <w:sz w:val="20"/>
        </w:rPr>
        <w:t>….</w:t>
      </w:r>
    </w:p>
    <w:p w14:paraId="7BBC016A" w14:textId="77777777" w:rsidR="008D2EF9" w:rsidRDefault="008D2EF9" w:rsidP="008D2EF9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768F49E6" w14:textId="77777777" w:rsidR="008D2EF9" w:rsidRDefault="008D2EF9" w:rsidP="008D2EF9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7212E946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5A8C11D9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4A958F91" w14:textId="77777777" w:rsidR="008D2EF9" w:rsidRDefault="008D2EF9" w:rsidP="008D2EF9">
      <w:pPr>
        <w:spacing w:after="120" w:line="320" w:lineRule="exact"/>
        <w:rPr>
          <w:b/>
          <w:bCs/>
        </w:rPr>
      </w:pPr>
    </w:p>
    <w:p w14:paraId="66B1906E" w14:textId="77777777" w:rsidR="008D2EF9" w:rsidRDefault="008D2EF9" w:rsidP="008D2EF9">
      <w:pPr>
        <w:spacing w:after="120" w:line="320" w:lineRule="exact"/>
        <w:rPr>
          <w:b/>
          <w:bCs/>
        </w:rPr>
      </w:pPr>
      <w:r>
        <w:rPr>
          <w:b/>
          <w:bCs/>
        </w:rPr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44FEB53C" w14:textId="77777777" w:rsidR="008D2EF9" w:rsidRPr="003E2BF8" w:rsidRDefault="008D2EF9" w:rsidP="008D2EF9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3E2BF8">
        <w:rPr>
          <w:b/>
          <w:bCs/>
        </w:rPr>
        <w:t>VINOGRADARSKA I VINARSKA PROIZVODNJA</w:t>
      </w:r>
    </w:p>
    <w:p w14:paraId="7A7BA080" w14:textId="77777777" w:rsidR="008D2EF9" w:rsidRPr="003E2BF8" w:rsidRDefault="008D2EF9" w:rsidP="008D2EF9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9782" w:type="dxa"/>
        <w:tblInd w:w="-431" w:type="dxa"/>
        <w:tblLook w:val="04A0" w:firstRow="1" w:lastRow="0" w:firstColumn="1" w:lastColumn="0" w:noHBand="0" w:noVBand="1"/>
      </w:tblPr>
      <w:tblGrid>
        <w:gridCol w:w="600"/>
        <w:gridCol w:w="2094"/>
        <w:gridCol w:w="1701"/>
        <w:gridCol w:w="1560"/>
        <w:gridCol w:w="1559"/>
        <w:gridCol w:w="2268"/>
      </w:tblGrid>
      <w:tr w:rsidR="008D2EF9" w:rsidRPr="00FC1005" w14:paraId="440857F4" w14:textId="77777777" w:rsidTr="006D3DD2">
        <w:trPr>
          <w:trHeight w:val="11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73C9494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C0E2A74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67F5406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DC72048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B2E232D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8D2EF9" w:rsidRPr="00FC1005" w14:paraId="15388459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06FB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8EC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EF43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B31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188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9601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F89F75D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17F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F2B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E033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F3F69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697A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27F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07FFCB98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9E8C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532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CC9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82A4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C51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D25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23A2CB05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28FB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302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061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6EBC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D59F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1EDD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43DE695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4447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19E2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AE86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FFBA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737C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520F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2A5E6E7" w14:textId="77777777" w:rsidTr="006D3DD2">
        <w:trPr>
          <w:trHeight w:val="43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9D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75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04B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7C2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D8C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1002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ABE3C46" w14:textId="77777777" w:rsidTr="006D3DD2">
        <w:trPr>
          <w:trHeight w:val="401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2560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BEA6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44B9EE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379D87D9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31716600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662E37E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(HRK)</w:t>
            </w:r>
          </w:p>
        </w:tc>
      </w:tr>
      <w:tr w:rsidR="008D2EF9" w:rsidRPr="00FC1005" w14:paraId="3298E483" w14:textId="77777777" w:rsidTr="006D3DD2">
        <w:trPr>
          <w:trHeight w:val="29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B520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8F1E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2AC6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9C3B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8D60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852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38CB6F12" w14:textId="77777777" w:rsidTr="006D3DD2">
        <w:trPr>
          <w:trHeight w:val="29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34A09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09F1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581D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2A3A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B6CF" w14:textId="77777777" w:rsidR="008D2EF9" w:rsidRPr="003A07C7" w:rsidRDefault="008D2EF9" w:rsidP="006D3DD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DE77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4C476C99" w14:textId="77777777" w:rsidTr="006D3DD2">
        <w:trPr>
          <w:trHeight w:val="11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6F70D85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57282A11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AE2AB5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4D2ED70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AEB9F34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8D2EF9" w:rsidRPr="00FC1005" w14:paraId="14D74BB1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1A32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F096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B795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AA2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01B3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EDD8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529990A7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7F13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B11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0AF0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6086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A52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DD60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7A3C3D30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3C45" w14:textId="77777777" w:rsidR="008D2EF9" w:rsidRPr="003A07C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089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8DC8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EDF9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4BC4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5DAA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FC1005" w14:paraId="0C052D18" w14:textId="77777777" w:rsidTr="006D3DD2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5325" w14:textId="77777777" w:rsidR="008D2EF9" w:rsidRPr="003A07C7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A441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4E84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164B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E3C7" w14:textId="77777777" w:rsidR="008D2EF9" w:rsidRPr="00FC1005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53C2" w14:textId="77777777" w:rsidR="008D2EF9" w:rsidRPr="00FC1005" w:rsidRDefault="008D2EF9" w:rsidP="006D3DD2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3D9FAFAF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3223AEBB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DF313D4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114C61F8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60F5DFC0" w14:textId="77777777" w:rsidR="008D2EF9" w:rsidRDefault="008D2EF9" w:rsidP="008D2EF9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imovine na kraju obračunskog razdoblja koje je prethodilo Prijavi</w:t>
      </w:r>
    </w:p>
    <w:p w14:paraId="4C67A8A9" w14:textId="77777777" w:rsidR="00A34048" w:rsidRDefault="00A34048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5F5B20E3" w14:textId="28512791" w:rsidR="008D2EF9" w:rsidRPr="005B1A67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t>2.2. Opis postojećeg poslovanja</w:t>
      </w:r>
    </w:p>
    <w:p w14:paraId="460988B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76CED607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7F5CCEA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BC32F4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9FABEBD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3745F15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2707D5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086900F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5517486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0F03A3B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AF6C586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804623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B38F58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331220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EF421EA" w14:textId="77777777" w:rsidR="008D2EF9" w:rsidRPr="00FF41A5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6C5FC00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04617EB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B470FD8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60379162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ED1341E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AC942BB" w14:textId="77777777" w:rsidR="008D2EF9" w:rsidRDefault="008D2EF9" w:rsidP="008D2EF9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611E5FD" w14:textId="4E6A678F" w:rsidR="00A34048" w:rsidRDefault="00A34048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6313BCE7" w14:textId="77777777" w:rsidR="008D2EF9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</w:p>
    <w:p w14:paraId="17B0DD86" w14:textId="77777777" w:rsidR="008D2EF9" w:rsidRPr="00065664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 Analiza postojećeg tržišta nabave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569"/>
        <w:gridCol w:w="2410"/>
        <w:gridCol w:w="2268"/>
      </w:tblGrid>
      <w:tr w:rsidR="008D2EF9" w:rsidRPr="00707D13" w14:paraId="1CDCEFA7" w14:textId="77777777" w:rsidTr="006D3DD2">
        <w:tc>
          <w:tcPr>
            <w:tcW w:w="1083" w:type="dxa"/>
            <w:shd w:val="clear" w:color="auto" w:fill="FFE599" w:themeFill="accent4" w:themeFillTint="66"/>
            <w:vAlign w:val="center"/>
          </w:tcPr>
          <w:p w14:paraId="772F2383" w14:textId="77777777" w:rsidR="008D2EF9" w:rsidRPr="00707D13" w:rsidRDefault="008D2EF9" w:rsidP="006D3DD2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2569" w:type="dxa"/>
            <w:shd w:val="clear" w:color="auto" w:fill="FFE599" w:themeFill="accent4" w:themeFillTint="66"/>
            <w:vAlign w:val="center"/>
          </w:tcPr>
          <w:p w14:paraId="66723D84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2410" w:type="dxa"/>
            <w:shd w:val="clear" w:color="auto" w:fill="FFE599" w:themeFill="accent4" w:themeFillTint="66"/>
            <w:vAlign w:val="center"/>
          </w:tcPr>
          <w:p w14:paraId="47AEE491" w14:textId="77777777" w:rsidR="008D2EF9" w:rsidRPr="00707D13" w:rsidRDefault="008D2EF9" w:rsidP="006D3DD2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1B8372EF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716BD29A" w14:textId="77777777" w:rsidTr="006D3DD2">
        <w:tc>
          <w:tcPr>
            <w:tcW w:w="1083" w:type="dxa"/>
            <w:vAlign w:val="center"/>
          </w:tcPr>
          <w:p w14:paraId="62E28F5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2569" w:type="dxa"/>
            <w:vAlign w:val="center"/>
          </w:tcPr>
          <w:p w14:paraId="28A0F25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417EAEC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402FB3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714B1BC" w14:textId="77777777" w:rsidTr="006D3DD2">
        <w:tc>
          <w:tcPr>
            <w:tcW w:w="1083" w:type="dxa"/>
            <w:vAlign w:val="center"/>
          </w:tcPr>
          <w:p w14:paraId="507B608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2569" w:type="dxa"/>
            <w:vAlign w:val="center"/>
          </w:tcPr>
          <w:p w14:paraId="2833A56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605DA31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34632B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0BE807D" w14:textId="77777777" w:rsidTr="006D3DD2">
        <w:tc>
          <w:tcPr>
            <w:tcW w:w="1083" w:type="dxa"/>
            <w:vAlign w:val="center"/>
          </w:tcPr>
          <w:p w14:paraId="2FF33A9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2569" w:type="dxa"/>
            <w:vAlign w:val="center"/>
          </w:tcPr>
          <w:p w14:paraId="211A78D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F99768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D646D3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ED54CEB" w14:textId="77777777" w:rsidTr="006D3DD2">
        <w:tc>
          <w:tcPr>
            <w:tcW w:w="1083" w:type="dxa"/>
            <w:vAlign w:val="center"/>
          </w:tcPr>
          <w:p w14:paraId="07542D6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2569" w:type="dxa"/>
            <w:vAlign w:val="center"/>
          </w:tcPr>
          <w:p w14:paraId="435DA0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79DAACE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528872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73CE6BD1" w14:textId="77777777" w:rsidTr="006D3DD2">
        <w:tc>
          <w:tcPr>
            <w:tcW w:w="1083" w:type="dxa"/>
            <w:vAlign w:val="center"/>
          </w:tcPr>
          <w:p w14:paraId="27F488D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2569" w:type="dxa"/>
            <w:vAlign w:val="center"/>
          </w:tcPr>
          <w:p w14:paraId="6B33A10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6B4CD4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134DB5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B22E5AB" w14:textId="77777777" w:rsidTr="006D3DD2">
        <w:tc>
          <w:tcPr>
            <w:tcW w:w="1083" w:type="dxa"/>
            <w:vAlign w:val="center"/>
          </w:tcPr>
          <w:p w14:paraId="510B365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2569" w:type="dxa"/>
            <w:vAlign w:val="center"/>
          </w:tcPr>
          <w:p w14:paraId="3631C7A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2EC6510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91E515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1DAF0912" w14:textId="77777777" w:rsidTr="006D3DD2">
        <w:tc>
          <w:tcPr>
            <w:tcW w:w="1083" w:type="dxa"/>
            <w:vAlign w:val="center"/>
          </w:tcPr>
          <w:p w14:paraId="34D1CF6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2569" w:type="dxa"/>
            <w:vAlign w:val="center"/>
          </w:tcPr>
          <w:p w14:paraId="700D724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4EE54CC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DBE6ED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7ACDA83D" w14:textId="77777777" w:rsidR="008D2EF9" w:rsidRDefault="008D2EF9" w:rsidP="00A34048">
      <w:pPr>
        <w:spacing w:after="120" w:line="320" w:lineRule="exact"/>
        <w:rPr>
          <w:b/>
          <w:sz w:val="20"/>
        </w:rPr>
      </w:pPr>
    </w:p>
    <w:p w14:paraId="3EBC265E" w14:textId="77777777" w:rsidR="008D2EF9" w:rsidRPr="00065664" w:rsidRDefault="008D2EF9" w:rsidP="008D2EF9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 Analiza postojećeg tržišta prodaje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569"/>
        <w:gridCol w:w="2410"/>
        <w:gridCol w:w="2268"/>
      </w:tblGrid>
      <w:tr w:rsidR="008D2EF9" w:rsidRPr="00707D13" w14:paraId="4D0A21D4" w14:textId="77777777" w:rsidTr="006D3DD2">
        <w:tc>
          <w:tcPr>
            <w:tcW w:w="1083" w:type="dxa"/>
            <w:shd w:val="clear" w:color="auto" w:fill="FFE599" w:themeFill="accent4" w:themeFillTint="66"/>
            <w:vAlign w:val="center"/>
          </w:tcPr>
          <w:p w14:paraId="5318C7E1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2569" w:type="dxa"/>
            <w:shd w:val="clear" w:color="auto" w:fill="FFE599" w:themeFill="accent4" w:themeFillTint="66"/>
            <w:vAlign w:val="center"/>
          </w:tcPr>
          <w:p w14:paraId="78B8D382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2410" w:type="dxa"/>
            <w:shd w:val="clear" w:color="auto" w:fill="FFE599" w:themeFill="accent4" w:themeFillTint="66"/>
            <w:vAlign w:val="center"/>
          </w:tcPr>
          <w:p w14:paraId="65971B15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70F6F461" w14:textId="77777777" w:rsidR="008D2EF9" w:rsidRPr="003E2BF8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670A801E" w14:textId="77777777" w:rsidTr="006D3DD2">
        <w:tc>
          <w:tcPr>
            <w:tcW w:w="1083" w:type="dxa"/>
          </w:tcPr>
          <w:p w14:paraId="18C08DC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2569" w:type="dxa"/>
          </w:tcPr>
          <w:p w14:paraId="2E0B8A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0BCED7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92978C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4F34D3C" w14:textId="77777777" w:rsidTr="006D3DD2">
        <w:tc>
          <w:tcPr>
            <w:tcW w:w="1083" w:type="dxa"/>
          </w:tcPr>
          <w:p w14:paraId="18E1F05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2569" w:type="dxa"/>
          </w:tcPr>
          <w:p w14:paraId="2ECE139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2D28DD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297CF2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7F68FAB6" w14:textId="77777777" w:rsidTr="006D3DD2">
        <w:tc>
          <w:tcPr>
            <w:tcW w:w="1083" w:type="dxa"/>
          </w:tcPr>
          <w:p w14:paraId="24E6BB8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2569" w:type="dxa"/>
          </w:tcPr>
          <w:p w14:paraId="42B4335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6230EB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9F74D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91B2817" w14:textId="77777777" w:rsidTr="006D3DD2">
        <w:tc>
          <w:tcPr>
            <w:tcW w:w="1083" w:type="dxa"/>
          </w:tcPr>
          <w:p w14:paraId="79671C4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2569" w:type="dxa"/>
          </w:tcPr>
          <w:p w14:paraId="03B52C9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587D1B8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2963FD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6E7CE6D5" w14:textId="77777777" w:rsidTr="006D3DD2">
        <w:tc>
          <w:tcPr>
            <w:tcW w:w="1083" w:type="dxa"/>
          </w:tcPr>
          <w:p w14:paraId="51DDDB2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2569" w:type="dxa"/>
          </w:tcPr>
          <w:p w14:paraId="472DA7C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D8B89F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2D38936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4D383981" w14:textId="77777777" w:rsidTr="006D3DD2">
        <w:tc>
          <w:tcPr>
            <w:tcW w:w="1083" w:type="dxa"/>
          </w:tcPr>
          <w:p w14:paraId="48B06D9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2569" w:type="dxa"/>
          </w:tcPr>
          <w:p w14:paraId="33692F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6552B53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30FF4CF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B561073" w14:textId="77777777" w:rsidTr="006D3DD2">
        <w:tc>
          <w:tcPr>
            <w:tcW w:w="1083" w:type="dxa"/>
          </w:tcPr>
          <w:p w14:paraId="0102F64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2569" w:type="dxa"/>
          </w:tcPr>
          <w:p w14:paraId="69AF21F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7EB7CE1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6C6A0BD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3D51698" w14:textId="77777777" w:rsidR="00A34048" w:rsidRDefault="00A34048" w:rsidP="008D2EF9">
      <w:pPr>
        <w:spacing w:after="120" w:line="320" w:lineRule="exact"/>
        <w:ind w:left="357" w:hanging="357"/>
        <w:rPr>
          <w:b/>
          <w:bCs/>
        </w:rPr>
      </w:pPr>
    </w:p>
    <w:p w14:paraId="79EC683C" w14:textId="77777777" w:rsidR="00A34048" w:rsidRDefault="00A34048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2D54B40" w14:textId="20D080DD" w:rsidR="008D2EF9" w:rsidRPr="00707D13" w:rsidRDefault="008D2EF9" w:rsidP="008D2EF9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t>III. PODACI O PROJEKTU ZA KOJI SE TRAŽI POTPORA</w:t>
      </w:r>
    </w:p>
    <w:p w14:paraId="6BB48B5F" w14:textId="77777777" w:rsidR="008D2EF9" w:rsidRPr="000361F2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0853B367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p w14:paraId="0E161B83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>
        <w:rPr>
          <w:sz w:val="20"/>
        </w:rPr>
        <w:t xml:space="preserve">Navedite i detaljno opišite planirane aktivnosti projekta.  </w:t>
      </w:r>
    </w:p>
    <w:p w14:paraId="012A20B3" w14:textId="77777777" w:rsidR="006D3DD2" w:rsidRPr="00D41417" w:rsidRDefault="006D3DD2" w:rsidP="008D2EF9">
      <w:pPr>
        <w:spacing w:after="120" w:line="320" w:lineRule="exact"/>
        <w:jc w:val="both"/>
        <w:rPr>
          <w:sz w:val="20"/>
        </w:rPr>
      </w:pPr>
      <w:r w:rsidRPr="00D41417">
        <w:rPr>
          <w:sz w:val="20"/>
        </w:rPr>
        <w:t xml:space="preserve">Obrazložite postupak prikupljanja ponuda  kako bi bilo razvidno da troškovi predloženih operacija ne premašuju uobičajene tržišne cijene. </w:t>
      </w:r>
      <w:r w:rsidR="00D41417" w:rsidRPr="00D41417">
        <w:rPr>
          <w:sz w:val="20"/>
        </w:rPr>
        <w:t>Priložite dokumentaciju iz koje je isto vidljivo.</w:t>
      </w:r>
    </w:p>
    <w:p w14:paraId="483517AB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p w14:paraId="37D9CE25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p w14:paraId="39C62A46" w14:textId="77777777" w:rsidR="008D2EF9" w:rsidRPr="00707D13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p w14:paraId="02508830" w14:textId="77777777" w:rsidR="008D2EF9" w:rsidRDefault="008D2EF9" w:rsidP="008D2EF9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p w14:paraId="66855B39" w14:textId="77777777" w:rsidR="008D2EF9" w:rsidRDefault="008D2EF9" w:rsidP="008D2EF9">
      <w:pPr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p w14:paraId="250985FC" w14:textId="2B6E4CC3" w:rsidR="00A34048" w:rsidRDefault="008D2EF9" w:rsidP="008D2EF9">
      <w:pPr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p w14:paraId="4183A191" w14:textId="77777777" w:rsidR="00A34048" w:rsidRDefault="00A34048">
      <w:pPr>
        <w:spacing w:after="0" w:line="240" w:lineRule="auto"/>
        <w:rPr>
          <w:sz w:val="20"/>
        </w:rPr>
      </w:pPr>
      <w:r>
        <w:rPr>
          <w:sz w:val="20"/>
        </w:rPr>
        <w:br w:type="page"/>
      </w:r>
    </w:p>
    <w:p w14:paraId="42149A3F" w14:textId="77777777" w:rsidR="008D2EF9" w:rsidRDefault="008D2EF9" w:rsidP="008D2EF9">
      <w:pPr>
        <w:jc w:val="both"/>
        <w:rPr>
          <w:sz w:val="20"/>
        </w:rPr>
      </w:pPr>
    </w:p>
    <w:p w14:paraId="7965CAB8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11EDB3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7CBEBCD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521DAC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ED222AA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E88939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893252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00446F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F22713A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775EAA9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C2571E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B94D6AB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7FC1D82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E04F7B1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F9F179F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59EBD5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5B8FF4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052629C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41D68BF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17483CBC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94EA78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97CC3F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7277059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B1D6AE9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129B4164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353B88D7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7FD802A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t>3.2. Opišite da li će operacije za koje je podnesena Prijava imati pozitivne učinke u smislu uštede energije, globalne energetske učinkovitosti i ekološki održivih postupaka</w:t>
      </w:r>
    </w:p>
    <w:p w14:paraId="632A9FDA" w14:textId="77777777" w:rsidR="008D2EF9" w:rsidRDefault="008D2EF9" w:rsidP="008D2EF9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75434ACE" w14:textId="77777777" w:rsidR="008D2EF9" w:rsidRPr="00196380" w:rsidRDefault="008D2EF9" w:rsidP="008D2EF9">
      <w:pPr>
        <w:jc w:val="both"/>
        <w:rPr>
          <w:sz w:val="20"/>
        </w:rPr>
      </w:pPr>
      <w:r>
        <w:rPr>
          <w:sz w:val="20"/>
        </w:rPr>
        <w:t>Navedite da li je projektom izgradnje/rekonstrukcije,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3199AE28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6FBB0EF8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763A2325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2F6347BD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0EC3FCE6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0FC9B1DD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47B92880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25539FB4" w14:textId="77777777" w:rsidR="008D2EF9" w:rsidRDefault="008D2EF9" w:rsidP="008D2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142270C5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084CE7C6" w14:textId="77777777" w:rsidR="008D2EF9" w:rsidRPr="00B97E04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952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04"/>
        <w:gridCol w:w="1904"/>
        <w:gridCol w:w="1904"/>
        <w:gridCol w:w="1904"/>
        <w:gridCol w:w="1905"/>
      </w:tblGrid>
      <w:tr w:rsidR="008D2EF9" w:rsidRPr="000734A2" w14:paraId="230AB770" w14:textId="77777777" w:rsidTr="006D3DD2">
        <w:trPr>
          <w:trHeight w:val="3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9643EDF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5CC9D5E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BE0D5D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13B068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6356ED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8D2EF9" w:rsidRPr="000734A2" w14:paraId="6CFEBB71" w14:textId="77777777" w:rsidTr="006D3DD2">
        <w:trPr>
          <w:trHeight w:val="315"/>
        </w:trPr>
        <w:tc>
          <w:tcPr>
            <w:tcW w:w="19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D2C0865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4AFA2F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6CC1B4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4FEE0E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6C7CDB" w14:textId="77777777" w:rsidR="008D2EF9" w:rsidRPr="007B15E7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8D2EF9" w:rsidRPr="000734A2" w14:paraId="4C14598C" w14:textId="77777777" w:rsidTr="006D3DD2">
        <w:trPr>
          <w:trHeight w:val="315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CEB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300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6B8B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80E6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C362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0734A2" w14:paraId="136C3539" w14:textId="77777777" w:rsidTr="006D3DD2">
        <w:trPr>
          <w:trHeight w:val="3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2C9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A4A8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9327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1C00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2E39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0734A2" w14:paraId="32F0D9E3" w14:textId="77777777" w:rsidTr="006D3DD2">
        <w:trPr>
          <w:trHeight w:val="3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9091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E1BE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126A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1E8F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3AAE" w14:textId="77777777" w:rsidR="008D2EF9" w:rsidRPr="00C26CA4" w:rsidRDefault="008D2EF9" w:rsidP="006D3DD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5CE3A78A" w14:textId="77777777" w:rsidR="008D2EF9" w:rsidRDefault="008D2EF9" w:rsidP="008D2EF9">
      <w:pPr>
        <w:spacing w:after="0" w:line="240" w:lineRule="auto"/>
        <w:rPr>
          <w:b/>
          <w:sz w:val="20"/>
        </w:rPr>
      </w:pPr>
    </w:p>
    <w:p w14:paraId="249F3D50" w14:textId="77777777" w:rsidR="008D2EF9" w:rsidRDefault="008D2EF9" w:rsidP="008D2EF9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0BFFFA49" w14:textId="77777777" w:rsidR="008D2EF9" w:rsidRPr="00AF4109" w:rsidRDefault="008D2EF9" w:rsidP="008D2EF9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76317C49" w14:textId="14A0BE4C" w:rsidR="00A34048" w:rsidRDefault="00A34048">
      <w:pPr>
        <w:spacing w:after="0" w:line="240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75B12B65" w14:textId="77777777" w:rsidR="008D2EF9" w:rsidRDefault="008D2EF9" w:rsidP="008D2EF9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6379FE72" w14:textId="77777777" w:rsidR="008D2EF9" w:rsidRPr="00707D13" w:rsidRDefault="008D2EF9" w:rsidP="008D2EF9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2300"/>
        <w:gridCol w:w="1737"/>
        <w:gridCol w:w="405"/>
        <w:gridCol w:w="405"/>
        <w:gridCol w:w="406"/>
        <w:gridCol w:w="381"/>
        <w:gridCol w:w="431"/>
        <w:gridCol w:w="406"/>
        <w:gridCol w:w="406"/>
        <w:gridCol w:w="406"/>
        <w:gridCol w:w="406"/>
        <w:gridCol w:w="406"/>
        <w:gridCol w:w="406"/>
        <w:gridCol w:w="406"/>
      </w:tblGrid>
      <w:tr w:rsidR="008D2EF9" w:rsidRPr="002D7379" w14:paraId="581279DC" w14:textId="77777777" w:rsidTr="006D3DD2">
        <w:trPr>
          <w:trHeight w:val="300"/>
          <w:jc w:val="center"/>
        </w:trPr>
        <w:tc>
          <w:tcPr>
            <w:tcW w:w="740" w:type="dxa"/>
            <w:vMerge w:val="restart"/>
            <w:shd w:val="clear" w:color="auto" w:fill="CCFFCC"/>
            <w:vAlign w:val="bottom"/>
            <w:hideMark/>
          </w:tcPr>
          <w:p w14:paraId="5A23340E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2300" w:type="dxa"/>
            <w:vMerge w:val="restart"/>
            <w:shd w:val="clear" w:color="auto" w:fill="CCFFCC"/>
            <w:noWrap/>
            <w:vAlign w:val="center"/>
            <w:hideMark/>
          </w:tcPr>
          <w:p w14:paraId="1390D25B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1737" w:type="dxa"/>
            <w:vMerge w:val="restart"/>
            <w:shd w:val="clear" w:color="auto" w:fill="CCFFCC"/>
            <w:noWrap/>
            <w:vAlign w:val="center"/>
            <w:hideMark/>
          </w:tcPr>
          <w:p w14:paraId="35E2BBA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4870" w:type="dxa"/>
            <w:gridSpan w:val="12"/>
            <w:shd w:val="clear" w:color="auto" w:fill="CCFFCC"/>
            <w:noWrap/>
            <w:vAlign w:val="center"/>
            <w:hideMark/>
          </w:tcPr>
          <w:p w14:paraId="56460AA0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8D2EF9" w:rsidRPr="002D7379" w14:paraId="79175531" w14:textId="77777777" w:rsidTr="006D3DD2">
        <w:trPr>
          <w:trHeight w:val="300"/>
          <w:jc w:val="center"/>
        </w:trPr>
        <w:tc>
          <w:tcPr>
            <w:tcW w:w="740" w:type="dxa"/>
            <w:vMerge/>
            <w:shd w:val="clear" w:color="auto" w:fill="CCFFCC"/>
            <w:vAlign w:val="center"/>
            <w:hideMark/>
          </w:tcPr>
          <w:p w14:paraId="57D9CFA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vMerge/>
            <w:shd w:val="clear" w:color="auto" w:fill="CCFFCC"/>
            <w:vAlign w:val="center"/>
            <w:hideMark/>
          </w:tcPr>
          <w:p w14:paraId="5A01091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vMerge/>
            <w:shd w:val="clear" w:color="auto" w:fill="CCFFCC"/>
            <w:vAlign w:val="center"/>
            <w:hideMark/>
          </w:tcPr>
          <w:p w14:paraId="74C7CB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CCFFCC"/>
            <w:noWrap/>
            <w:vAlign w:val="center"/>
            <w:hideMark/>
          </w:tcPr>
          <w:p w14:paraId="2FE8BD8A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05" w:type="dxa"/>
            <w:shd w:val="clear" w:color="auto" w:fill="CCFFCC"/>
            <w:noWrap/>
            <w:vAlign w:val="center"/>
            <w:hideMark/>
          </w:tcPr>
          <w:p w14:paraId="0EBC25E3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63062544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81" w:type="dxa"/>
            <w:shd w:val="clear" w:color="auto" w:fill="CCFFCC"/>
            <w:noWrap/>
            <w:vAlign w:val="center"/>
            <w:hideMark/>
          </w:tcPr>
          <w:p w14:paraId="7DD09D8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31" w:type="dxa"/>
            <w:shd w:val="clear" w:color="auto" w:fill="CCFFCC"/>
            <w:noWrap/>
            <w:vAlign w:val="center"/>
            <w:hideMark/>
          </w:tcPr>
          <w:p w14:paraId="47395A74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7E4FF65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5CAB795F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395C09DA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1AF2CFF5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7020A2B9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2F0F804E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406" w:type="dxa"/>
            <w:shd w:val="clear" w:color="auto" w:fill="CCFFCC"/>
            <w:noWrap/>
            <w:vAlign w:val="center"/>
            <w:hideMark/>
          </w:tcPr>
          <w:p w14:paraId="00B9F5CC" w14:textId="77777777" w:rsidR="008D2EF9" w:rsidRPr="005400F2" w:rsidRDefault="008D2EF9" w:rsidP="006D3DD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8D2EF9" w:rsidRPr="002D7379" w14:paraId="1D477007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0F2C40F3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2FC46AF1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Izgradnja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/rekonstrukcija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(kupnja)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ili poboljšanje nepokretne imovine</w:t>
            </w:r>
          </w:p>
        </w:tc>
      </w:tr>
      <w:tr w:rsidR="008D2EF9" w:rsidRPr="002D7379" w14:paraId="20FEF799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58A1732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44CBFC0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14:paraId="609191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4B7C7C3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01B61B4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42414F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shd w:val="clear" w:color="auto" w:fill="auto"/>
            <w:noWrap/>
            <w:vAlign w:val="bottom"/>
            <w:hideMark/>
          </w:tcPr>
          <w:p w14:paraId="5E9B8F3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14:paraId="10D25E9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71839B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60EC878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6D17C4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43D9108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795CCCD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782BF36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4924B9F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68322545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06D6B44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30B902D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14:paraId="44AFDF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2A1F38E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0AD7B1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0FCA911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shd w:val="clear" w:color="auto" w:fill="auto"/>
            <w:noWrap/>
            <w:vAlign w:val="bottom"/>
            <w:hideMark/>
          </w:tcPr>
          <w:p w14:paraId="692D6C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14:paraId="0EA5BDF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07744AF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136D01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57DCC408" w14:textId="77777777" w:rsidR="008D2EF9" w:rsidRPr="00743F31" w:rsidRDefault="008D2EF9" w:rsidP="006D3DD2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4B59566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3D546BA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6AB3F0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141441E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6995E1A9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6CCB1C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55CD778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14:paraId="466FA4D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4414101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14:paraId="50BB2F5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3813A0F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shd w:val="clear" w:color="auto" w:fill="auto"/>
            <w:noWrap/>
            <w:vAlign w:val="bottom"/>
            <w:hideMark/>
          </w:tcPr>
          <w:p w14:paraId="641278A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14:paraId="33AB412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4BEEA4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1D2877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3486A04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2BC049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0AC2D98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701EBAC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14:paraId="65F0FFE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D2EF9" w:rsidRPr="002D7379" w14:paraId="7FC296E1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35FEF8B2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11979883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novih strojeva i opreme do iznosa njihove tržišne vrijednosti</w:t>
            </w:r>
          </w:p>
        </w:tc>
      </w:tr>
      <w:tr w:rsidR="008D2EF9" w:rsidRPr="002D7379" w14:paraId="133C0135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672325E7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4A720BF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14422F5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4A1FEFC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463F96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084CA8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5159BEA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7AF32B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DE39D2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011BB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355529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B4E251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FF1368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3C681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158B5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5726B6FA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0007187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2B412D6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7E784C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681E57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6F0906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8533BC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3C28011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65BF1FC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034081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728180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82F8A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2E34FA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573095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93A226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64599B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46F327A4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0346893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4409AD4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4249A1D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1DD36B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52D6EE9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A8C04C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08A00BA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7EECCD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D8DF56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A0CE4E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BB68CB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541530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61AE16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045E62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49C9B0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944FCA1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794493D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56E8BA6E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 prava na patente i licence</w:t>
            </w:r>
          </w:p>
        </w:tc>
      </w:tr>
      <w:tr w:rsidR="008D2EF9" w:rsidRPr="002D7379" w14:paraId="72BB6013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269C9132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F7AE36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087402F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65A2E8A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5C3C1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1EDE6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0EA53CD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741C10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3A447E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0689CA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84D894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197685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88BB9A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35D73B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32DE51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6B4DD388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1961B13D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3D9403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5081234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0533DF9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216956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76E64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5114C17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244F450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0170F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FB9AC8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11CEF3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E11FC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321ECB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783EF3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B7DFC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7D30B288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23B8F85A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A1C56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7C3178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10F51E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269D2B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699555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736BAD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04F242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CED159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E612D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12C87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45E3E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E92C2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F44233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4070AA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195309FC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503E1400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789222EE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8D2EF9" w:rsidRPr="002D7379" w14:paraId="7E6E9CD1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21B2D666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64D7D65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4746351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6B6FDF1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DCE5B7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0986D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62B55B1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6273A2B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9365D3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5A3B25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3FCC05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26CA20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C91A6B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AB573B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E2577B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137A3EA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7482E925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D372DF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28EA805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474A8B3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11CC396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2C36F5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7E92987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58F115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3DA850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12DB0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0CB05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7A6C62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40D628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0896EB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36A547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D0E3797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3E980872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6988DF5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42ED1C5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1D64381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28C90DC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4220D9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6971321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369AEE4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0B3D8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E82EE7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0034AD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95AB40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7B96AE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F46EB2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EB7D2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62BEFF0D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center"/>
          </w:tcPr>
          <w:p w14:paraId="657774B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32C5A105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ili razvoj računalnih softvera i kupnja 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patenata, licencija i autorskih prava te registracija zajedničkih žigova</w:t>
            </w:r>
          </w:p>
        </w:tc>
      </w:tr>
      <w:tr w:rsidR="008D2EF9" w:rsidRPr="002D7379" w14:paraId="0828C196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544B8571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704B133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0B2D3D0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618A64B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1545DAE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3EAB7E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4E9D6A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080FD92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309CDD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A2B48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99AEF9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7E7499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EFF848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B8C9C0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C4B19C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3C36EFF6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1E974640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2C6EC5E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30AB727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C53B5AC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726D4AE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5E0057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5E3F90C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47A32D7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A14070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D5E2E0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118628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F89111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8625C3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078FCF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C8DEFD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2CA79F92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22A07694" w14:textId="77777777" w:rsidR="008D2EF9" w:rsidRPr="00743F31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0F1C6D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5664D2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74DE41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0D8417C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F9026F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7832F7F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565FA7B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EB190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D078F4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610F94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438DCB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477EE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805DA8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39C424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1B521DD7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35A16E98" w14:textId="77777777" w:rsidR="008D2EF9" w:rsidRPr="008620EC" w:rsidRDefault="008D2EF9" w:rsidP="006D3DD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8907" w:type="dxa"/>
            <w:gridSpan w:val="14"/>
            <w:shd w:val="clear" w:color="auto" w:fill="auto"/>
            <w:noWrap/>
            <w:vAlign w:val="bottom"/>
          </w:tcPr>
          <w:p w14:paraId="0D1C8CCC" w14:textId="77777777" w:rsidR="008D2EF9" w:rsidRPr="008620EC" w:rsidRDefault="008D2EF9" w:rsidP="006D3DD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8D2EF9" w:rsidRPr="002D7379" w14:paraId="19AABE23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384F8FA2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F45FB1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1ABF696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C3B03B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F0A238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302A82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17FA728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7E0991D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02DF22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DAF89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237EA79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62AEF8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835255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9E6D6D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7CC0A0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07703119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464D12A4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15D0F3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0C269BC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4031F42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576F9EF5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031F85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48110B8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50F51A6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603D19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B8D643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3A49F58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25C552B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B3C1D6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7C40B68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9A76F9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D2EF9" w:rsidRPr="002D7379" w14:paraId="4CB56581" w14:textId="77777777" w:rsidTr="006D3DD2">
        <w:trPr>
          <w:trHeight w:val="300"/>
          <w:jc w:val="center"/>
        </w:trPr>
        <w:tc>
          <w:tcPr>
            <w:tcW w:w="740" w:type="dxa"/>
            <w:shd w:val="clear" w:color="auto" w:fill="auto"/>
            <w:noWrap/>
            <w:vAlign w:val="bottom"/>
          </w:tcPr>
          <w:p w14:paraId="761845A0" w14:textId="77777777" w:rsidR="008D2EF9" w:rsidRDefault="008D2EF9" w:rsidP="006D3D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1C33F826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14:paraId="10C3885F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385371B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14:paraId="743D4A38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6E554C0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shd w:val="clear" w:color="auto" w:fill="auto"/>
            <w:noWrap/>
            <w:vAlign w:val="bottom"/>
          </w:tcPr>
          <w:p w14:paraId="59521117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shd w:val="clear" w:color="auto" w:fill="auto"/>
            <w:noWrap/>
            <w:vAlign w:val="bottom"/>
          </w:tcPr>
          <w:p w14:paraId="3C667EE4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31EBB02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0CF90ED3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49BA78FD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1C04E91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1992BD30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2D7089DE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</w:tcPr>
          <w:p w14:paraId="5165E2AA" w14:textId="77777777" w:rsidR="008D2EF9" w:rsidRPr="00743F31" w:rsidRDefault="008D2EF9" w:rsidP="006D3D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603E638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3EA3E2D0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304111B1" w14:textId="77777777" w:rsidR="008D2EF9" w:rsidRDefault="008D2EF9" w:rsidP="008D2EF9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4B507BC2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 xml:space="preserve">kolona "Naziv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" - upisati 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 koj</w:t>
      </w:r>
      <w:r>
        <w:rPr>
          <w:i/>
          <w:sz w:val="16"/>
          <w:szCs w:val="16"/>
        </w:rPr>
        <w:t>i</w:t>
      </w:r>
      <w:r w:rsidRPr="00715B8D">
        <w:rPr>
          <w:i/>
          <w:sz w:val="16"/>
          <w:szCs w:val="16"/>
        </w:rPr>
        <w:t xml:space="preserve"> je sastavni dio projekta; navesti </w:t>
      </w:r>
      <w:r w:rsidRPr="000972AA">
        <w:rPr>
          <w:i/>
          <w:sz w:val="16"/>
          <w:szCs w:val="16"/>
        </w:rPr>
        <w:t xml:space="preserve">sve troškove aktivnosti </w:t>
      </w:r>
      <w:r w:rsidRPr="00715B8D">
        <w:rPr>
          <w:i/>
          <w:sz w:val="16"/>
          <w:szCs w:val="16"/>
        </w:rPr>
        <w:t>uključene u projekt</w:t>
      </w:r>
      <w:r>
        <w:rPr>
          <w:i/>
          <w:sz w:val="16"/>
          <w:szCs w:val="16"/>
        </w:rPr>
        <w:t>. Kod aktivnosti izgradnje/rekonstrukcije, poboljšanja nepokretne imovine navesti troškove po grupama radova (građevinski, obrtnički, instalaterski radovi…).</w:t>
      </w:r>
    </w:p>
    <w:p w14:paraId="69A88DC0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"Procijenjeno vrijeme za provedbu" - upisati vrijeme potrebno za provedbu aktivnosti u danima</w:t>
      </w:r>
      <w:r>
        <w:rPr>
          <w:i/>
          <w:sz w:val="16"/>
          <w:szCs w:val="16"/>
        </w:rPr>
        <w:t xml:space="preserve"> (računajući od </w:t>
      </w:r>
      <w:r w:rsidRPr="000114D2">
        <w:rPr>
          <w:i/>
          <w:sz w:val="16"/>
          <w:szCs w:val="16"/>
        </w:rPr>
        <w:t>prv</w:t>
      </w:r>
      <w:r>
        <w:rPr>
          <w:i/>
          <w:sz w:val="16"/>
          <w:szCs w:val="16"/>
        </w:rPr>
        <w:t xml:space="preserve">e </w:t>
      </w:r>
      <w:r w:rsidRPr="000114D2">
        <w:rPr>
          <w:i/>
          <w:sz w:val="16"/>
          <w:szCs w:val="16"/>
        </w:rPr>
        <w:t>preuzet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obvez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kojom se naručuju dobra ili usluge ili nastajanj</w:t>
      </w:r>
      <w:r>
        <w:rPr>
          <w:i/>
          <w:sz w:val="16"/>
          <w:szCs w:val="16"/>
        </w:rPr>
        <w:t>a</w:t>
      </w:r>
      <w:r w:rsidRPr="000114D2">
        <w:rPr>
          <w:i/>
          <w:sz w:val="16"/>
          <w:szCs w:val="16"/>
        </w:rPr>
        <w:t xml:space="preserve"> druge obveze na temelju koje je ulaganje nepovratna obveza</w:t>
      </w:r>
      <w:r>
        <w:rPr>
          <w:i/>
          <w:sz w:val="16"/>
          <w:szCs w:val="16"/>
        </w:rPr>
        <w:t xml:space="preserve"> do isporuke dobra/usluge i/ili plaćanja računa).</w:t>
      </w:r>
    </w:p>
    <w:p w14:paraId="0252FB82" w14:textId="77777777" w:rsidR="008D2EF9" w:rsidRPr="00715B8D" w:rsidRDefault="008D2EF9" w:rsidP="008D2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"Mjeseci provedbe" - procijenjeno vrijeme koje ste upisali u prethodnoj koloni rasporediti na mjesece provedbe (sukladno Pravilniku rok završetka projekta u pravilu je godinu dana.)</w:t>
      </w:r>
      <w:r>
        <w:rPr>
          <w:i/>
          <w:sz w:val="16"/>
          <w:szCs w:val="16"/>
        </w:rPr>
        <w:t>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44876E43" w14:textId="77777777" w:rsidR="008D2EF9" w:rsidRDefault="008D2EF9" w:rsidP="008D2EF9">
      <w:pPr>
        <w:pStyle w:val="ListParagraph"/>
        <w:spacing w:after="120" w:line="320" w:lineRule="exact"/>
        <w:jc w:val="both"/>
        <w:rPr>
          <w:b/>
          <w:sz w:val="20"/>
        </w:rPr>
      </w:pPr>
    </w:p>
    <w:p w14:paraId="1A9DD77D" w14:textId="77777777" w:rsidR="008D2EF9" w:rsidRDefault="008D2EF9" w:rsidP="008D2EF9">
      <w:pPr>
        <w:pStyle w:val="ListParagraph"/>
        <w:spacing w:after="120" w:line="320" w:lineRule="exact"/>
        <w:jc w:val="both"/>
        <w:rPr>
          <w:b/>
          <w:sz w:val="20"/>
        </w:rPr>
      </w:pPr>
    </w:p>
    <w:p w14:paraId="3460840B" w14:textId="77777777" w:rsidR="008D2EF9" w:rsidRPr="009B248C" w:rsidRDefault="008D2EF9" w:rsidP="008D2EF9">
      <w:pPr>
        <w:pStyle w:val="ListParagraph"/>
        <w:spacing w:after="120" w:line="320" w:lineRule="exact"/>
        <w:jc w:val="both"/>
        <w:rPr>
          <w:i/>
          <w:sz w:val="20"/>
        </w:rPr>
      </w:pPr>
      <w:r w:rsidRPr="009B248C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88"/>
        <w:gridCol w:w="2925"/>
        <w:gridCol w:w="3238"/>
        <w:gridCol w:w="1706"/>
      </w:tblGrid>
      <w:tr w:rsidR="008D2EF9" w:rsidRPr="00707D13" w14:paraId="7A693736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B6653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6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15623A1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811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0A1D54C" w14:textId="77777777" w:rsidR="008D2EF9" w:rsidRPr="005400F2" w:rsidRDefault="008D2EF9" w:rsidP="006D3DD2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B807730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u HRK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8D2EF9" w:rsidRPr="00707D13" w14:paraId="680F01AB" w14:textId="77777777" w:rsidTr="006D3DD2">
        <w:trPr>
          <w:trHeight w:val="595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81D7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 w:rsidRPr="009537A8">
              <w:rPr>
                <w:b/>
                <w:sz w:val="20"/>
              </w:rPr>
              <w:t>Izgradnja</w:t>
            </w:r>
            <w:r>
              <w:rPr>
                <w:b/>
                <w:sz w:val="20"/>
              </w:rPr>
              <w:t>/rekonstrukcija,</w:t>
            </w:r>
            <w:r w:rsidRPr="009537A8">
              <w:rPr>
                <w:b/>
                <w:sz w:val="20"/>
              </w:rPr>
              <w:t xml:space="preserve"> stjecanje</w:t>
            </w:r>
            <w:r>
              <w:rPr>
                <w:b/>
                <w:sz w:val="20"/>
              </w:rPr>
              <w:t xml:space="preserve"> (kupnja)</w:t>
            </w:r>
            <w:r w:rsidRPr="009537A8">
              <w:rPr>
                <w:b/>
                <w:sz w:val="20"/>
              </w:rPr>
              <w:t xml:space="preserve"> ili poboljšanje nepokretne imovine</w:t>
            </w:r>
          </w:p>
        </w:tc>
      </w:tr>
      <w:tr w:rsidR="008D2EF9" w:rsidRPr="00707D13" w14:paraId="3CDA57AB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FA1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906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F0B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D8D8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29238AB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11B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58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D6B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5BA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79281C47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C7C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ADA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C40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A99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1075901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D29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9D6E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3E44C934" w14:textId="77777777" w:rsidTr="006D3DD2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E4E7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novih strojeva i opreme do iznosa njihove tržišne vrijednosti</w:t>
            </w:r>
          </w:p>
        </w:tc>
      </w:tr>
      <w:tr w:rsidR="008D2EF9" w:rsidRPr="00707D13" w14:paraId="1C98E035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9C8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535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131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404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0854C2E7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0C0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F0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721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F1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5010A668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D7D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DDE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7A0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1E3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5BDE92D1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D00E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66E9F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6AB50B47" w14:textId="77777777" w:rsidTr="006D3DD2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3997" w14:textId="77777777" w:rsidR="008D2EF9" w:rsidRPr="00707D13" w:rsidRDefault="008D2EF9" w:rsidP="006D3DD2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b/>
                <w:sz w:val="20"/>
              </w:rPr>
              <w:t>, stjecanje prava na patente i licence</w:t>
            </w:r>
          </w:p>
        </w:tc>
      </w:tr>
      <w:tr w:rsidR="008D2EF9" w:rsidRPr="00707D13" w14:paraId="60F8D043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903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62C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F78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FFB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416ED7DC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859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BC6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B1A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1F8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20EFAD6F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DE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E49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9D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E67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25F5E840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4521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D99B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3716B306" w14:textId="77777777" w:rsidTr="006D3DD2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AA0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8D2EF9" w:rsidRPr="00707D13" w14:paraId="6C995656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EB6E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D84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92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8AF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87E6CD5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FFF3" w14:textId="77777777" w:rsidR="008D2EF9" w:rsidRPr="004C6E78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FDE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144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E83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6D7D249C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D05D" w14:textId="77777777" w:rsidR="008D2EF9" w:rsidRPr="004C6E78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675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294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7D3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3A60525C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6F54" w14:textId="77777777" w:rsidR="008D2EF9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0B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F4C9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9EB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9DE00F8" w14:textId="77777777" w:rsidTr="006D3DD2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78E1" w14:textId="77777777" w:rsidR="008D2EF9" w:rsidRPr="00707D13" w:rsidRDefault="008D2EF9" w:rsidP="006D3DD2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 xml:space="preserve">upnja </w:t>
            </w:r>
            <w:r>
              <w:rPr>
                <w:b/>
                <w:iCs/>
                <w:sz w:val="20"/>
              </w:rPr>
              <w:t xml:space="preserve">ili razvoj računalnih softvera i kupnja </w:t>
            </w:r>
            <w:r w:rsidRPr="00707D13">
              <w:rPr>
                <w:b/>
                <w:iCs/>
                <w:sz w:val="20"/>
              </w:rPr>
              <w:t>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8D2EF9" w:rsidRPr="00707D13" w14:paraId="34A77BBB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EA89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45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DD9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28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47636336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83F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263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441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984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2CC296E6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E7C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C35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B8B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C1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92745B3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BB2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0A4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7F7F1D86" w14:textId="77777777" w:rsidTr="006D3DD2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99D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8D2EF9" w:rsidRPr="00707D13" w14:paraId="6309A85F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90C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AF6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FA7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0DA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11745525" w14:textId="77777777" w:rsidTr="006D3DD2">
        <w:trPr>
          <w:trHeight w:val="397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2E6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58B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582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2EC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4626845C" w14:textId="77777777" w:rsidTr="006D3DD2">
        <w:trPr>
          <w:trHeight w:val="334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144E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C0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FE56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3C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8D2EF9" w:rsidRPr="00707D13" w14:paraId="08BD9D9B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9310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BE40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8D2EF9" w:rsidRPr="00707D13" w14:paraId="62188F58" w14:textId="77777777" w:rsidTr="006D3DD2">
        <w:trPr>
          <w:trHeight w:val="397"/>
          <w:jc w:val="center"/>
        </w:trPr>
        <w:tc>
          <w:tcPr>
            <w:tcW w:w="4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FC8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CA4BC" w14:textId="77777777" w:rsidR="008D2EF9" w:rsidRPr="009537A8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63401502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2C72D91A" w14:textId="77777777" w:rsidR="008D2EF9" w:rsidRDefault="008D2EF9" w:rsidP="008D2EF9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4CFF7916" w14:textId="77777777" w:rsidR="008D2EF9" w:rsidRDefault="008D2EF9" w:rsidP="008D2EF9">
      <w:pPr>
        <w:spacing w:after="120" w:line="320" w:lineRule="exact"/>
        <w:rPr>
          <w:b/>
          <w:sz w:val="20"/>
        </w:rPr>
      </w:pPr>
    </w:p>
    <w:p w14:paraId="7FD51522" w14:textId="77777777" w:rsidR="008D2EF9" w:rsidRPr="00707D13" w:rsidRDefault="008D2EF9" w:rsidP="008D2EF9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 Analiza budućeg tržišta nabave nakon provedbe projekta (u godinama punih učinaka ulaganja)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268"/>
        <w:gridCol w:w="2410"/>
      </w:tblGrid>
      <w:tr w:rsidR="008D2EF9" w:rsidRPr="00707D13" w14:paraId="0F62BB88" w14:textId="77777777" w:rsidTr="006D3DD2">
        <w:tc>
          <w:tcPr>
            <w:tcW w:w="1083" w:type="dxa"/>
            <w:shd w:val="clear" w:color="auto" w:fill="CCFFCC"/>
            <w:vAlign w:val="center"/>
          </w:tcPr>
          <w:p w14:paraId="2C98B8E2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3136" w:type="dxa"/>
            <w:shd w:val="clear" w:color="auto" w:fill="CCFFCC"/>
            <w:vAlign w:val="center"/>
          </w:tcPr>
          <w:p w14:paraId="79F96F91" w14:textId="77777777" w:rsidR="008D2EF9" w:rsidRPr="005400F2" w:rsidRDefault="008D2EF9" w:rsidP="006D3DD2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2268" w:type="dxa"/>
            <w:shd w:val="clear" w:color="auto" w:fill="CCFFCC"/>
            <w:vAlign w:val="center"/>
          </w:tcPr>
          <w:p w14:paraId="713A1A17" w14:textId="77777777" w:rsidR="008D2EF9" w:rsidRPr="005400F2" w:rsidRDefault="008D2EF9" w:rsidP="006D3DD2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2410" w:type="dxa"/>
            <w:shd w:val="clear" w:color="auto" w:fill="CCFFCC"/>
            <w:vAlign w:val="center"/>
          </w:tcPr>
          <w:p w14:paraId="5D07CD7A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11069D8C" w14:textId="77777777" w:rsidTr="006D3DD2">
        <w:tc>
          <w:tcPr>
            <w:tcW w:w="1083" w:type="dxa"/>
          </w:tcPr>
          <w:p w14:paraId="59C10DB2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3136" w:type="dxa"/>
          </w:tcPr>
          <w:p w14:paraId="5E3755D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BE4A30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5D4DE99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B5B0C4E" w14:textId="77777777" w:rsidTr="006D3DD2">
        <w:tc>
          <w:tcPr>
            <w:tcW w:w="1083" w:type="dxa"/>
          </w:tcPr>
          <w:p w14:paraId="45D6C1FA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3136" w:type="dxa"/>
          </w:tcPr>
          <w:p w14:paraId="5ADC5D8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2FDB9D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6AD07D1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6920C6B" w14:textId="77777777" w:rsidTr="006D3DD2">
        <w:tc>
          <w:tcPr>
            <w:tcW w:w="1083" w:type="dxa"/>
          </w:tcPr>
          <w:p w14:paraId="4EF3F469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3136" w:type="dxa"/>
          </w:tcPr>
          <w:p w14:paraId="7FF4457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919166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27E691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EC5F322" w14:textId="77777777" w:rsidTr="006D3DD2">
        <w:tc>
          <w:tcPr>
            <w:tcW w:w="1083" w:type="dxa"/>
          </w:tcPr>
          <w:p w14:paraId="1BF32AC8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3136" w:type="dxa"/>
          </w:tcPr>
          <w:p w14:paraId="5ABD003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FBD20D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5A24F3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2D55F6FA" w14:textId="77777777" w:rsidTr="006D3DD2">
        <w:tc>
          <w:tcPr>
            <w:tcW w:w="1083" w:type="dxa"/>
          </w:tcPr>
          <w:p w14:paraId="7B0D2661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3136" w:type="dxa"/>
          </w:tcPr>
          <w:p w14:paraId="42865EE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37F4CEDE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45B0DE8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2F18B33" w14:textId="77777777" w:rsidTr="006D3DD2">
        <w:tc>
          <w:tcPr>
            <w:tcW w:w="1083" w:type="dxa"/>
          </w:tcPr>
          <w:p w14:paraId="55F09A0E" w14:textId="77777777" w:rsidR="008D2EF9" w:rsidRPr="005400F2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3136" w:type="dxa"/>
          </w:tcPr>
          <w:p w14:paraId="0A52DEA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2833B4A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62A5852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8E569C7" w14:textId="77777777" w:rsidTr="006D3DD2">
        <w:tc>
          <w:tcPr>
            <w:tcW w:w="1083" w:type="dxa"/>
          </w:tcPr>
          <w:p w14:paraId="0775E43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3136" w:type="dxa"/>
          </w:tcPr>
          <w:p w14:paraId="50BFFC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703DFD6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52F769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7417D8D9" w14:textId="77777777" w:rsidR="008D2EF9" w:rsidRDefault="008D2EF9" w:rsidP="008D2EF9">
      <w:pPr>
        <w:spacing w:after="120" w:line="320" w:lineRule="exact"/>
        <w:ind w:left="357" w:hanging="357"/>
        <w:rPr>
          <w:b/>
          <w:sz w:val="20"/>
        </w:rPr>
      </w:pPr>
    </w:p>
    <w:p w14:paraId="22A07562" w14:textId="77777777" w:rsidR="008D2EF9" w:rsidRPr="00B97E04" w:rsidRDefault="008D2EF9" w:rsidP="008D2EF9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 Analiza budućeg tržišta prodaje nakon provedbe projekta (u godinama punih učinaka ulaganja)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268"/>
        <w:gridCol w:w="2410"/>
      </w:tblGrid>
      <w:tr w:rsidR="008D2EF9" w:rsidRPr="00707D13" w14:paraId="39DD5544" w14:textId="77777777" w:rsidTr="006D3DD2">
        <w:tc>
          <w:tcPr>
            <w:tcW w:w="1083" w:type="dxa"/>
            <w:shd w:val="clear" w:color="auto" w:fill="CCFFCC"/>
            <w:vAlign w:val="center"/>
          </w:tcPr>
          <w:p w14:paraId="00C40606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3136" w:type="dxa"/>
            <w:shd w:val="clear" w:color="auto" w:fill="CCFFCC"/>
            <w:vAlign w:val="center"/>
          </w:tcPr>
          <w:p w14:paraId="7B27CA59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2268" w:type="dxa"/>
            <w:shd w:val="clear" w:color="auto" w:fill="CCFFCC"/>
            <w:vAlign w:val="center"/>
          </w:tcPr>
          <w:p w14:paraId="408AC50C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2410" w:type="dxa"/>
            <w:shd w:val="clear" w:color="auto" w:fill="CCFFCC"/>
            <w:vAlign w:val="center"/>
          </w:tcPr>
          <w:p w14:paraId="26B64763" w14:textId="77777777" w:rsidR="008D2EF9" w:rsidRPr="005400F2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8D2EF9" w:rsidRPr="00707D13" w14:paraId="2B78FDBD" w14:textId="77777777" w:rsidTr="006D3DD2">
        <w:tc>
          <w:tcPr>
            <w:tcW w:w="1083" w:type="dxa"/>
          </w:tcPr>
          <w:p w14:paraId="7B1CE34C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3136" w:type="dxa"/>
          </w:tcPr>
          <w:p w14:paraId="1E48D36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6AE29C09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288F704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59AB8910" w14:textId="77777777" w:rsidTr="006D3DD2">
        <w:tc>
          <w:tcPr>
            <w:tcW w:w="1083" w:type="dxa"/>
          </w:tcPr>
          <w:p w14:paraId="5BAB18B8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3136" w:type="dxa"/>
          </w:tcPr>
          <w:p w14:paraId="4DE03B9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2E5BB7A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0FA21FD3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17DA0C7E" w14:textId="77777777" w:rsidTr="006D3DD2">
        <w:tc>
          <w:tcPr>
            <w:tcW w:w="1083" w:type="dxa"/>
          </w:tcPr>
          <w:p w14:paraId="24B6197C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3136" w:type="dxa"/>
          </w:tcPr>
          <w:p w14:paraId="78FC686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63D7C9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7FE1E34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6353D48" w14:textId="77777777" w:rsidTr="006D3DD2">
        <w:tc>
          <w:tcPr>
            <w:tcW w:w="1083" w:type="dxa"/>
          </w:tcPr>
          <w:p w14:paraId="231DF9A5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3136" w:type="dxa"/>
          </w:tcPr>
          <w:p w14:paraId="4FFEE77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1018BE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360089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0978EE43" w14:textId="77777777" w:rsidTr="006D3DD2">
        <w:tc>
          <w:tcPr>
            <w:tcW w:w="1083" w:type="dxa"/>
          </w:tcPr>
          <w:p w14:paraId="437C9E47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3136" w:type="dxa"/>
          </w:tcPr>
          <w:p w14:paraId="1ED0E4F2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4EEBDD4C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49958E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3D3AFD03" w14:textId="77777777" w:rsidTr="006D3DD2">
        <w:tc>
          <w:tcPr>
            <w:tcW w:w="1083" w:type="dxa"/>
          </w:tcPr>
          <w:p w14:paraId="7F593503" w14:textId="77777777" w:rsidR="008D2EF9" w:rsidRPr="009D5811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3136" w:type="dxa"/>
          </w:tcPr>
          <w:p w14:paraId="1C53A888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075275F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97449AB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8D2EF9" w:rsidRPr="00707D13" w14:paraId="4707DB41" w14:textId="77777777" w:rsidTr="006D3DD2">
        <w:tc>
          <w:tcPr>
            <w:tcW w:w="1083" w:type="dxa"/>
          </w:tcPr>
          <w:p w14:paraId="1B09386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3136" w:type="dxa"/>
          </w:tcPr>
          <w:p w14:paraId="4BC598DD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7686412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77D8FF1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3732A20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70AEF5CC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0318987C" w14:textId="77777777" w:rsidR="008D2EF9" w:rsidRDefault="008D2EF9" w:rsidP="008D2EF9">
      <w:pPr>
        <w:spacing w:after="120" w:line="320" w:lineRule="exact"/>
        <w:ind w:left="357" w:hanging="357"/>
        <w:rPr>
          <w:b/>
        </w:rPr>
      </w:pPr>
    </w:p>
    <w:p w14:paraId="619E8CCF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1A8CD126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24"/>
        <w:gridCol w:w="3538"/>
      </w:tblGrid>
      <w:tr w:rsidR="008D2EF9" w:rsidRPr="00707D13" w14:paraId="79AC1B0B" w14:textId="77777777" w:rsidTr="006D3DD2">
        <w:trPr>
          <w:trHeight w:val="8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7405129" w14:textId="77777777" w:rsidR="008D2EF9" w:rsidRPr="005400F2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697647C4" w14:textId="77777777" w:rsidR="008D2EF9" w:rsidRPr="005400F2" w:rsidDel="005741B6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HRK</w:t>
            </w:r>
          </w:p>
        </w:tc>
      </w:tr>
      <w:tr w:rsidR="008D2EF9" w:rsidRPr="00707D13" w14:paraId="6749F5EF" w14:textId="77777777" w:rsidTr="006D3DD2">
        <w:trPr>
          <w:trHeight w:val="397"/>
        </w:trPr>
        <w:tc>
          <w:tcPr>
            <w:tcW w:w="5524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663F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C10457">
              <w:rPr>
                <w:sz w:val="20"/>
              </w:rPr>
              <w:t xml:space="preserve">Ukupna vrijednost projekta* </w:t>
            </w:r>
          </w:p>
        </w:tc>
        <w:tc>
          <w:tcPr>
            <w:tcW w:w="3538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5D50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4F22A41B" w14:textId="77777777" w:rsidTr="006D3DD2">
        <w:trPr>
          <w:trHeight w:val="397"/>
        </w:trPr>
        <w:tc>
          <w:tcPr>
            <w:tcW w:w="5524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CB8DA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Vlastiti izvori</w:t>
            </w:r>
          </w:p>
        </w:tc>
        <w:tc>
          <w:tcPr>
            <w:tcW w:w="353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4FC53A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2CE1B8FF" w14:textId="77777777" w:rsidTr="006D3DD2">
        <w:trPr>
          <w:trHeight w:val="397"/>
        </w:trPr>
        <w:tc>
          <w:tcPr>
            <w:tcW w:w="5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FE899B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Kredit financijske institucije</w:t>
            </w:r>
          </w:p>
        </w:tc>
        <w:tc>
          <w:tcPr>
            <w:tcW w:w="3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F1EB6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657E76F5" w14:textId="77777777" w:rsidTr="006D3DD2">
        <w:trPr>
          <w:trHeight w:val="397"/>
        </w:trPr>
        <w:tc>
          <w:tcPr>
            <w:tcW w:w="5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A82E6E6" w14:textId="77777777" w:rsidR="008D2EF9" w:rsidRPr="00C10457" w:rsidRDefault="008D2EF9" w:rsidP="006D3DD2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Ostalo</w:t>
            </w:r>
          </w:p>
        </w:tc>
        <w:tc>
          <w:tcPr>
            <w:tcW w:w="353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AE104B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8D2EF9" w:rsidRPr="00707D13" w14:paraId="27CF48EB" w14:textId="77777777" w:rsidTr="006D3DD2">
        <w:trPr>
          <w:trHeight w:val="397"/>
        </w:trPr>
        <w:tc>
          <w:tcPr>
            <w:tcW w:w="5524" w:type="dxa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A681B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  <w:r>
              <w:rPr>
                <w:b/>
                <w:sz w:val="20"/>
              </w:rPr>
              <w:t xml:space="preserve"> (1+2+3)</w:t>
            </w:r>
            <w:r w:rsidRPr="00707D13">
              <w:rPr>
                <w:b/>
                <w:sz w:val="20"/>
              </w:rPr>
              <w:t>:</w:t>
            </w:r>
          </w:p>
        </w:tc>
        <w:tc>
          <w:tcPr>
            <w:tcW w:w="3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CB858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562D18FD" w14:textId="77777777" w:rsidR="008D2EF9" w:rsidRPr="00C26CA4" w:rsidRDefault="008D2EF9" w:rsidP="008D2EF9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1B2495E7" w14:textId="77777777" w:rsidR="008D2EF9" w:rsidRDefault="008D2EF9" w:rsidP="008D2EF9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3CC63CD7" w14:textId="77777777" w:rsidR="0032407A" w:rsidRDefault="0032407A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br w:type="page"/>
      </w:r>
    </w:p>
    <w:p w14:paraId="65977949" w14:textId="415A3594" w:rsidR="008D2EF9" w:rsidRDefault="008D2EF9" w:rsidP="008D2EF9">
      <w:pPr>
        <w:spacing w:after="0" w:line="240" w:lineRule="auto"/>
        <w:ind w:left="357" w:hanging="357"/>
        <w:rPr>
          <w:b/>
          <w:sz w:val="20"/>
        </w:rPr>
      </w:pPr>
      <w:r>
        <w:rPr>
          <w:i/>
          <w:sz w:val="16"/>
          <w:szCs w:val="16"/>
        </w:rPr>
        <w:t xml:space="preserve"> </w:t>
      </w:r>
      <w:r w:rsidRPr="0004724B">
        <w:rPr>
          <w:b/>
          <w:sz w:val="20"/>
        </w:rPr>
        <w:t>4.2. Opis planiranog financiranja projekta</w:t>
      </w:r>
    </w:p>
    <w:p w14:paraId="7F14D276" w14:textId="77777777" w:rsidR="008D2EF9" w:rsidRPr="0004724B" w:rsidRDefault="008D2EF9" w:rsidP="008D2EF9">
      <w:pPr>
        <w:spacing w:after="0" w:line="240" w:lineRule="auto"/>
        <w:ind w:left="357" w:hanging="357"/>
        <w:rPr>
          <w:b/>
          <w:sz w:val="20"/>
        </w:rPr>
      </w:pPr>
    </w:p>
    <w:p w14:paraId="5CDAFD1D" w14:textId="77777777" w:rsidR="008D2EF9" w:rsidRDefault="008D2EF9" w:rsidP="008D2EF9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EF9" w14:paraId="28944D74" w14:textId="77777777" w:rsidTr="006D3DD2">
        <w:trPr>
          <w:trHeight w:val="3745"/>
        </w:trPr>
        <w:tc>
          <w:tcPr>
            <w:tcW w:w="9288" w:type="dxa"/>
          </w:tcPr>
          <w:p w14:paraId="582D324D" w14:textId="77777777" w:rsidR="008D2EF9" w:rsidRDefault="008D2EF9" w:rsidP="006D3DD2">
            <w:pPr>
              <w:spacing w:after="0" w:line="240" w:lineRule="auto"/>
            </w:pPr>
          </w:p>
          <w:p w14:paraId="58EF9BF9" w14:textId="77777777" w:rsidR="008D2EF9" w:rsidRDefault="008D2EF9" w:rsidP="006D3DD2">
            <w:pPr>
              <w:spacing w:after="0" w:line="240" w:lineRule="auto"/>
            </w:pPr>
          </w:p>
          <w:p w14:paraId="7B3F7DCA" w14:textId="77777777" w:rsidR="008D2EF9" w:rsidRDefault="008D2EF9" w:rsidP="006D3DD2">
            <w:pPr>
              <w:spacing w:after="0" w:line="240" w:lineRule="auto"/>
            </w:pPr>
          </w:p>
          <w:p w14:paraId="4DC9A285" w14:textId="77777777" w:rsidR="008D2EF9" w:rsidRDefault="008D2EF9" w:rsidP="006D3DD2">
            <w:pPr>
              <w:spacing w:after="0" w:line="240" w:lineRule="auto"/>
            </w:pPr>
          </w:p>
          <w:p w14:paraId="4B6CB723" w14:textId="77777777" w:rsidR="008D2EF9" w:rsidRDefault="008D2EF9" w:rsidP="006D3DD2">
            <w:pPr>
              <w:spacing w:after="0" w:line="240" w:lineRule="auto"/>
            </w:pPr>
          </w:p>
          <w:p w14:paraId="24BA85FE" w14:textId="77777777" w:rsidR="008D2EF9" w:rsidRDefault="008D2EF9" w:rsidP="006D3DD2">
            <w:pPr>
              <w:spacing w:after="0" w:line="240" w:lineRule="auto"/>
            </w:pPr>
          </w:p>
          <w:p w14:paraId="22B337AB" w14:textId="77777777" w:rsidR="008D2EF9" w:rsidRDefault="008D2EF9" w:rsidP="006D3DD2">
            <w:pPr>
              <w:spacing w:after="0" w:line="240" w:lineRule="auto"/>
            </w:pPr>
          </w:p>
          <w:p w14:paraId="506B5F28" w14:textId="77777777" w:rsidR="008D2EF9" w:rsidRDefault="008D2EF9" w:rsidP="006D3DD2">
            <w:pPr>
              <w:spacing w:after="0" w:line="240" w:lineRule="auto"/>
            </w:pPr>
          </w:p>
          <w:p w14:paraId="422E58AC" w14:textId="77777777" w:rsidR="008D2EF9" w:rsidRDefault="008D2EF9" w:rsidP="006D3DD2">
            <w:pPr>
              <w:spacing w:after="0" w:line="240" w:lineRule="auto"/>
            </w:pPr>
          </w:p>
          <w:p w14:paraId="070CA1D8" w14:textId="77777777" w:rsidR="008D2EF9" w:rsidRDefault="008D2EF9" w:rsidP="006D3DD2">
            <w:pPr>
              <w:spacing w:after="0" w:line="240" w:lineRule="auto"/>
            </w:pPr>
          </w:p>
          <w:p w14:paraId="0AA98967" w14:textId="77777777" w:rsidR="008D2EF9" w:rsidRDefault="008D2EF9" w:rsidP="006D3DD2">
            <w:pPr>
              <w:spacing w:after="0" w:line="240" w:lineRule="auto"/>
            </w:pPr>
          </w:p>
          <w:p w14:paraId="2508F528" w14:textId="77777777" w:rsidR="008D2EF9" w:rsidRDefault="008D2EF9" w:rsidP="006D3DD2">
            <w:pPr>
              <w:spacing w:after="0" w:line="240" w:lineRule="auto"/>
            </w:pPr>
          </w:p>
          <w:p w14:paraId="63B1D6F9" w14:textId="77777777" w:rsidR="008D2EF9" w:rsidRDefault="008D2EF9" w:rsidP="006D3DD2">
            <w:pPr>
              <w:spacing w:after="0" w:line="240" w:lineRule="auto"/>
            </w:pPr>
          </w:p>
          <w:p w14:paraId="3890E753" w14:textId="77777777" w:rsidR="008D2EF9" w:rsidRDefault="008D2EF9" w:rsidP="006D3DD2">
            <w:pPr>
              <w:spacing w:after="0" w:line="240" w:lineRule="auto"/>
            </w:pPr>
          </w:p>
          <w:p w14:paraId="2A071EF7" w14:textId="77777777" w:rsidR="008D2EF9" w:rsidRDefault="008D2EF9" w:rsidP="006D3DD2">
            <w:pPr>
              <w:spacing w:after="0" w:line="240" w:lineRule="auto"/>
            </w:pPr>
          </w:p>
          <w:p w14:paraId="6E3BABF7" w14:textId="77777777" w:rsidR="008D2EF9" w:rsidRDefault="008D2EF9" w:rsidP="006D3DD2">
            <w:pPr>
              <w:spacing w:after="0" w:line="240" w:lineRule="auto"/>
            </w:pPr>
          </w:p>
          <w:p w14:paraId="02411274" w14:textId="77777777" w:rsidR="008D2EF9" w:rsidRDefault="008D2EF9" w:rsidP="006D3DD2">
            <w:pPr>
              <w:spacing w:after="0" w:line="240" w:lineRule="auto"/>
            </w:pPr>
          </w:p>
          <w:p w14:paraId="156D9907" w14:textId="77777777" w:rsidR="008D2EF9" w:rsidRDefault="008D2EF9" w:rsidP="006D3DD2">
            <w:pPr>
              <w:spacing w:after="0" w:line="240" w:lineRule="auto"/>
            </w:pPr>
          </w:p>
        </w:tc>
      </w:tr>
    </w:tbl>
    <w:p w14:paraId="148D93EB" w14:textId="77777777" w:rsidR="008D2EF9" w:rsidRDefault="008D2EF9" w:rsidP="008D2EF9">
      <w:pPr>
        <w:tabs>
          <w:tab w:val="left" w:pos="8010"/>
        </w:tabs>
        <w:spacing w:after="0"/>
        <w:sectPr w:rsidR="008D2EF9" w:rsidSect="006D3DD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417" w:bottom="1417" w:left="1417" w:header="851" w:footer="1052" w:gutter="0"/>
          <w:pgNumType w:start="1"/>
          <w:cols w:space="708"/>
          <w:docGrid w:linePitch="360"/>
        </w:sectPr>
      </w:pPr>
    </w:p>
    <w:p w14:paraId="1670584B" w14:textId="77777777" w:rsidR="008D2EF9" w:rsidRPr="00707D13" w:rsidRDefault="008D2EF9" w:rsidP="008D2EF9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t>V. VRIJEDNOST POLJOPRIVREDNE PROIZVODNJE  (PROIZVODI I USLUGE)</w:t>
      </w:r>
    </w:p>
    <w:p w14:paraId="6EF7F861" w14:textId="77777777" w:rsidR="008D2EF9" w:rsidRPr="00707D13" w:rsidRDefault="008D2EF9" w:rsidP="008D2EF9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3A0097DA" w14:textId="77777777" w:rsidR="008D2EF9" w:rsidRPr="00707D13" w:rsidRDefault="008D2EF9" w:rsidP="008D2EF9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014"/>
        <w:gridCol w:w="865"/>
        <w:gridCol w:w="1889"/>
        <w:gridCol w:w="2682"/>
        <w:gridCol w:w="1705"/>
        <w:gridCol w:w="2622"/>
      </w:tblGrid>
      <w:tr w:rsidR="008D2EF9" w:rsidRPr="00707D13" w14:paraId="694A6B6B" w14:textId="77777777" w:rsidTr="006D3DD2">
        <w:trPr>
          <w:trHeight w:val="567"/>
          <w:jc w:val="center"/>
        </w:trPr>
        <w:tc>
          <w:tcPr>
            <w:tcW w:w="275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3CE4E5A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5CA0A976" w14:textId="77777777" w:rsidR="008D2EF9" w:rsidRPr="00107BB4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1A91FABF" w14:textId="77777777" w:rsidR="008D2EF9" w:rsidRPr="00107BB4" w:rsidRDefault="008D2EF9" w:rsidP="006D3DD2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47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6D4D33EC" w14:textId="77777777" w:rsidR="008D2EF9" w:rsidRPr="00107BB4" w:rsidRDefault="008D2EF9" w:rsidP="006D3DD2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45CDC9F6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02C9CB7F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75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1290748C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7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4AD3D52F" w14:textId="77777777" w:rsidR="008D2EF9" w:rsidRPr="00107BB4" w:rsidRDefault="008D2EF9" w:rsidP="006D3DD2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isporučenih poljoprivrednih proizvoda/usluga u poslovnoj godini koja prethodi godini ulaganja u HRK (uključujući PDV)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3BA65101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052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767E6089" w14:textId="77777777" w:rsidR="008D2EF9" w:rsidRPr="00107BB4" w:rsidRDefault="008D2EF9" w:rsidP="006D3DD2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u HRK (uključujući PDV)</w:t>
            </w:r>
          </w:p>
        </w:tc>
      </w:tr>
      <w:tr w:rsidR="008D2EF9" w:rsidRPr="00707D13" w14:paraId="65E237A5" w14:textId="77777777" w:rsidTr="006D3DD2">
        <w:trPr>
          <w:trHeight w:val="348"/>
          <w:jc w:val="center"/>
        </w:trPr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707C741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073EB38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4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6A139EAE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75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DBB632A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7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68D7EF96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4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F0F4993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05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8865E73" w14:textId="77777777" w:rsidR="008D2EF9" w:rsidRPr="00707D13" w:rsidRDefault="008D2EF9" w:rsidP="006D3DD2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8D2EF9" w:rsidRPr="00707D13" w14:paraId="3AF05FA7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94E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15BA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AF0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62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46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23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DA5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787E79BC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6E4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314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83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DA5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FEF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EE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765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1F6A50C1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1FDA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C017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0A7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688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64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FE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0D4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422CC398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C34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0385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EAD" w14:textId="77777777" w:rsidR="008D2EF9" w:rsidRPr="00707D13" w:rsidDel="00A60AA9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06E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77C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06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8FE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2889F18E" w14:textId="77777777" w:rsidTr="006D3DD2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866AD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C720" w14:textId="77777777" w:rsidR="008D2EF9" w:rsidRPr="00707D13" w:rsidRDefault="008D2EF9" w:rsidP="006D3DD2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D0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9CDB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56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C9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CDE1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8D2EF9" w:rsidRPr="00707D13" w14:paraId="5CABBBA2" w14:textId="77777777" w:rsidTr="001A3A02">
        <w:trPr>
          <w:trHeight w:val="397"/>
          <w:jc w:val="center"/>
        </w:trPr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48CA2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C93F798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38E6CC4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8" w:space="0" w:color="auto"/>
            </w:tcBorders>
          </w:tcPr>
          <w:p w14:paraId="19EF806F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141EE503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04470E5" w14:textId="77777777" w:rsidR="008D2EF9" w:rsidRPr="00707D13" w:rsidRDefault="008D2EF9" w:rsidP="006D3DD2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434A29C4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F312C5B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C7F64F7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E5143A0" w14:textId="77777777" w:rsidR="008D2EF9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3E9C408B" w14:textId="77777777" w:rsidR="008D2EF9" w:rsidRPr="00707D13" w:rsidRDefault="008D2EF9" w:rsidP="008D2EF9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  <w:r w:rsidRPr="00707D13">
        <w:rPr>
          <w:b/>
        </w:rPr>
        <w:t>VI. CILJEVI PROJEKTA I PLAN OSTVARIVANJA CILJEVA PROJEKTA</w:t>
      </w:r>
    </w:p>
    <w:p w14:paraId="0B64F23C" w14:textId="77777777" w:rsidR="008D2EF9" w:rsidRPr="00707D13" w:rsidRDefault="008D2EF9" w:rsidP="00306B05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8D2EF9" w:rsidRPr="00707D13" w14:paraId="1EF36477" w14:textId="77777777" w:rsidTr="006D3DD2">
        <w:tc>
          <w:tcPr>
            <w:tcW w:w="2830" w:type="dxa"/>
            <w:shd w:val="clear" w:color="auto" w:fill="99CCFF"/>
            <w:vAlign w:val="center"/>
          </w:tcPr>
          <w:p w14:paraId="3AADA431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3280AEB7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0DBB5DD4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680B3C18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120D59C3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253936AD" w14:textId="77777777" w:rsidR="008D2EF9" w:rsidRPr="00107BB4" w:rsidRDefault="008D2EF9" w:rsidP="006D3DD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8D2EF9" w:rsidRPr="00707D13" w14:paraId="5AF76B88" w14:textId="77777777" w:rsidTr="006D3DD2">
        <w:trPr>
          <w:trHeight w:hRule="exact" w:val="1739"/>
        </w:trPr>
        <w:tc>
          <w:tcPr>
            <w:tcW w:w="2830" w:type="dxa"/>
            <w:vAlign w:val="center"/>
          </w:tcPr>
          <w:p w14:paraId="7A61E5FE" w14:textId="77777777" w:rsidR="008D2EF9" w:rsidRPr="00366318" w:rsidRDefault="008D2EF9" w:rsidP="006D3DD2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18C14D64" w14:textId="77777777" w:rsidR="008D2EF9" w:rsidRPr="00707D13" w:rsidRDefault="008D2EF9" w:rsidP="006D3DD2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 xml:space="preserve">(povećanje </w:t>
            </w:r>
            <w:r>
              <w:rPr>
                <w:sz w:val="18"/>
                <w:szCs w:val="18"/>
              </w:rPr>
              <w:t>vina sa ZOI</w:t>
            </w:r>
            <w:r w:rsidRPr="0098276E">
              <w:rPr>
                <w:sz w:val="18"/>
                <w:szCs w:val="18"/>
              </w:rPr>
              <w:t xml:space="preserve">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4AC2C294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2CAF8C05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659B7701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18313D61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340C67D0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8D2EF9" w:rsidRPr="00707D13" w14:paraId="4F7146DA" w14:textId="77777777" w:rsidTr="006D3DD2">
        <w:trPr>
          <w:trHeight w:hRule="exact" w:val="692"/>
        </w:trPr>
        <w:tc>
          <w:tcPr>
            <w:tcW w:w="2830" w:type="dxa"/>
            <w:vAlign w:val="center"/>
          </w:tcPr>
          <w:p w14:paraId="60E5197F" w14:textId="77777777" w:rsidR="008D2EF9" w:rsidRPr="00707D13" w:rsidRDefault="008D2EF9" w:rsidP="006D3DD2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500FF5DA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0F57886F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2C19D4CE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7605AB70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528EE843" w14:textId="77777777" w:rsidR="008D2EF9" w:rsidRPr="00707D13" w:rsidRDefault="008D2EF9" w:rsidP="006D3DD2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47B80458" w14:textId="77777777" w:rsidR="008D2EF9" w:rsidRDefault="008D2EF9" w:rsidP="008D2EF9">
      <w:pPr>
        <w:spacing w:after="0" w:line="240" w:lineRule="auto"/>
        <w:ind w:left="357" w:hanging="357"/>
        <w:rPr>
          <w:sz w:val="18"/>
          <w:szCs w:val="18"/>
        </w:rPr>
      </w:pPr>
    </w:p>
    <w:p w14:paraId="798B7410" w14:textId="77777777" w:rsidR="008D2EF9" w:rsidRPr="00707D13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75F090AE" w14:textId="77777777" w:rsidR="008D2EF9" w:rsidRPr="00BA7E99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28EB619E" w14:textId="77777777" w:rsidR="008D2EF9" w:rsidRPr="00707D13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690CAE5B" w14:textId="77777777" w:rsidR="008D2EF9" w:rsidRPr="00707D13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>100.000,00 kn)</w:t>
      </w:r>
    </w:p>
    <w:p w14:paraId="2689CF99" w14:textId="77777777" w:rsidR="008D2EF9" w:rsidRPr="00707D13" w:rsidRDefault="008D2EF9" w:rsidP="00306B05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>120.000,00 kn)</w:t>
      </w:r>
    </w:p>
    <w:p w14:paraId="0FEDE1B3" w14:textId="048FCB70" w:rsidR="00A34048" w:rsidRDefault="008D2EF9" w:rsidP="00306B05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p w14:paraId="1B7C2C41" w14:textId="77777777" w:rsidR="00A34048" w:rsidRDefault="00A3404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6BABA74" w14:textId="77777777" w:rsidR="008D2EF9" w:rsidRPr="00707D13" w:rsidRDefault="008D2EF9" w:rsidP="008D2EF9">
      <w:pPr>
        <w:spacing w:after="0" w:line="240" w:lineRule="auto"/>
        <w:ind w:left="357" w:hanging="357"/>
        <w:rPr>
          <w:sz w:val="18"/>
          <w:szCs w:val="18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5"/>
        <w:gridCol w:w="7230"/>
      </w:tblGrid>
      <w:tr w:rsidR="008D2EF9" w:rsidRPr="00707D13" w14:paraId="555F67C0" w14:textId="77777777" w:rsidTr="006D3DD2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33F83D96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8D2EF9" w:rsidRPr="00707D13" w14:paraId="16E489D3" w14:textId="77777777" w:rsidTr="006D3DD2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481C1CCC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79899519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2E29DBDD" w14:textId="77777777" w:rsidR="008D2EF9" w:rsidRPr="00707D13" w:rsidRDefault="008D2EF9" w:rsidP="006D3DD2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588823A4" w14:textId="77777777" w:rsidR="008D2EF9" w:rsidRDefault="008D2EF9" w:rsidP="008D2EF9">
      <w:pPr>
        <w:tabs>
          <w:tab w:val="left" w:pos="8010"/>
        </w:tabs>
        <w:spacing w:after="0"/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sectPr w:rsidR="008D2EF9" w:rsidSect="008D2EF9">
      <w:headerReference w:type="default" r:id="rId19"/>
      <w:footerReference w:type="default" r:id="rId20"/>
      <w:headerReference w:type="first" r:id="rId21"/>
      <w:footerReference w:type="first" r:id="rId22"/>
      <w:pgSz w:w="16838" w:h="11906" w:orient="landscape"/>
      <w:pgMar w:top="1418" w:right="2937" w:bottom="993" w:left="1418" w:header="993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6D3DD2" w:rsidRDefault="006D3DD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6D3DD2" w:rsidRDefault="006D3DD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E375D" w14:textId="761873A8" w:rsidR="006D3DD2" w:rsidRDefault="00E064DE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61ADA">
          <w:t>L6_PP_O4_v3.6.1_2019311</w:t>
        </w:r>
      </w:sdtContent>
    </w:sdt>
    <w:r w:rsidR="006D3DD2">
      <w:tab/>
    </w:r>
    <w:r w:rsidR="006D3DD2">
      <w:fldChar w:fldCharType="begin"/>
    </w:r>
    <w:r w:rsidR="006D3DD2">
      <w:instrText xml:space="preserve"> PAGE   \* MERGEFORMAT </w:instrText>
    </w:r>
    <w:r w:rsidR="006D3DD2">
      <w:fldChar w:fldCharType="separate"/>
    </w:r>
    <w:r>
      <w:rPr>
        <w:noProof/>
      </w:rPr>
      <w:t>1</w:t>
    </w:r>
    <w:r w:rsidR="006D3DD2">
      <w:fldChar w:fldCharType="end"/>
    </w:r>
    <w:r w:rsidR="006D3DD2">
      <w:t xml:space="preserve"> / </w:t>
    </w:r>
    <w:r w:rsidR="006D3DD2">
      <w:rPr>
        <w:noProof/>
      </w:rPr>
      <w:fldChar w:fldCharType="begin"/>
    </w:r>
    <w:r w:rsidR="006D3DD2">
      <w:rPr>
        <w:noProof/>
      </w:rPr>
      <w:instrText xml:space="preserve"> NUMPAGES   \* MERGEFORMAT </w:instrText>
    </w:r>
    <w:r w:rsidR="006D3DD2">
      <w:rPr>
        <w:noProof/>
      </w:rPr>
      <w:fldChar w:fldCharType="separate"/>
    </w:r>
    <w:r>
      <w:rPr>
        <w:noProof/>
      </w:rPr>
      <w:t>1</w:t>
    </w:r>
    <w:r w:rsidR="006D3DD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DB809" w14:textId="77777777" w:rsidR="006D3DD2" w:rsidRDefault="006D3DD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57A0137" w14:textId="77777777" w:rsidR="006D3DD2" w:rsidRDefault="006D3D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62D4402D" w:rsidR="006D3DD2" w:rsidRPr="00DF5331" w:rsidRDefault="00E064DE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61ADA">
          <w:t>L6_PP_O4_v3.6.1_2019311</w:t>
        </w:r>
      </w:sdtContent>
    </w:sdt>
    <w:r w:rsidR="006D3DD2">
      <w:tab/>
    </w:r>
    <w:r w:rsidR="006D3DD2">
      <w:tab/>
    </w:r>
    <w:r w:rsidR="006D3DD2">
      <w:fldChar w:fldCharType="begin"/>
    </w:r>
    <w:r w:rsidR="006D3DD2">
      <w:instrText xml:space="preserve"> PAGE   \* MERGEFORMAT </w:instrText>
    </w:r>
    <w:r w:rsidR="006D3DD2">
      <w:fldChar w:fldCharType="separate"/>
    </w:r>
    <w:r w:rsidR="00461ADA">
      <w:rPr>
        <w:noProof/>
      </w:rPr>
      <w:t>16</w:t>
    </w:r>
    <w:r w:rsidR="006D3DD2">
      <w:fldChar w:fldCharType="end"/>
    </w:r>
    <w:r w:rsidR="006D3DD2">
      <w:t xml:space="preserve"> / </w:t>
    </w:r>
    <w:r w:rsidR="002500AB">
      <w:rPr>
        <w:noProof/>
      </w:rPr>
      <w:fldChar w:fldCharType="begin"/>
    </w:r>
    <w:r w:rsidR="002500AB">
      <w:rPr>
        <w:noProof/>
      </w:rPr>
      <w:instrText xml:space="preserve"> NUMPAGES   \* MERGEFORMAT </w:instrText>
    </w:r>
    <w:r w:rsidR="002500AB">
      <w:rPr>
        <w:noProof/>
      </w:rPr>
      <w:fldChar w:fldCharType="separate"/>
    </w:r>
    <w:r w:rsidR="00461ADA">
      <w:rPr>
        <w:noProof/>
      </w:rPr>
      <w:t>16</w:t>
    </w:r>
    <w:r w:rsidR="002500AB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6D3DD2" w:rsidRDefault="006D3DD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 w:rsidR="002500AB">
      <w:rPr>
        <w:noProof/>
      </w:rPr>
      <w:fldChar w:fldCharType="begin"/>
    </w:r>
    <w:r w:rsidR="002500AB">
      <w:rPr>
        <w:noProof/>
      </w:rPr>
      <w:instrText xml:space="preserve"> NUMPAGES   \* MERGEFORMAT </w:instrText>
    </w:r>
    <w:r w:rsidR="002500AB">
      <w:rPr>
        <w:noProof/>
      </w:rPr>
      <w:fldChar w:fldCharType="separate"/>
    </w:r>
    <w:r>
      <w:rPr>
        <w:noProof/>
      </w:rPr>
      <w:t>2</w:t>
    </w:r>
    <w:r w:rsidR="002500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6D3DD2" w:rsidRDefault="006D3DD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6D3DD2" w:rsidRDefault="006D3DD2" w:rsidP="00336C0E">
      <w:pPr>
        <w:spacing w:after="0" w:line="240" w:lineRule="auto"/>
      </w:pPr>
      <w:r>
        <w:continuationSeparator/>
      </w:r>
    </w:p>
  </w:footnote>
  <w:footnote w:id="1">
    <w:p w14:paraId="247A1433" w14:textId="77777777" w:rsidR="006D3DD2" w:rsidRPr="005B1A67" w:rsidRDefault="006D3DD2" w:rsidP="00306B0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5B024" w14:textId="77777777" w:rsidR="006D3DD2" w:rsidRDefault="006D3DD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4C02B1" wp14:editId="5B0FF918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AE800" w14:textId="77777777" w:rsidR="006D3DD2" w:rsidRDefault="006D3DD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1" locked="1" layoutInCell="1" allowOverlap="1" wp14:anchorId="0ED401C9" wp14:editId="76553D5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6D3DD2" w:rsidRDefault="006D3DD2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6D3DD2" w:rsidRDefault="006D3DD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66453"/>
    <w:rsid w:val="0017478B"/>
    <w:rsid w:val="00175D60"/>
    <w:rsid w:val="001A3A02"/>
    <w:rsid w:val="00207886"/>
    <w:rsid w:val="002500AB"/>
    <w:rsid w:val="002541E6"/>
    <w:rsid w:val="002671E8"/>
    <w:rsid w:val="00272D9C"/>
    <w:rsid w:val="00273B94"/>
    <w:rsid w:val="002A690A"/>
    <w:rsid w:val="002B2929"/>
    <w:rsid w:val="002B68E1"/>
    <w:rsid w:val="002F6D7C"/>
    <w:rsid w:val="00306B05"/>
    <w:rsid w:val="00320BAB"/>
    <w:rsid w:val="0032407A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1ADA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33C7F"/>
    <w:rsid w:val="00A34048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064DE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315EB1AF"/>
  <w15:docId w15:val="{D23E19DC-92DC-445E-AB88-45D31D61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49"/>
    <w:rsid w:val="001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L6_PP_O4_v3.6.1_2019311</Šifra_verzija_datum>
    <Broj_x0020_verzije xmlns="45adb973-3738-4051-9417-704071a43e5d">3.6</Broj_x0020_verzije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2018-06-07T22:00:00+00:00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L6_PP_O4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VY2WPRCRYZME-21-27494</_dlc_DocId>
    <_dlc_DocIdUrl xmlns="45adb973-3738-4051-9417-704071a43e5d">
      <Url>http://sharepoint2:8080/_layouts/DocIdRedir.aspx?ID=VY2WPRCRYZME-21-27494</Url>
      <Description>VY2WPRCRYZME-21-27494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>Irena Kruljac</DisplayName>
        <AccountId>286</AccountId>
        <AccountType/>
      </UserInfo>
    </Dokument_x0020_odobrio>
    <Broj_x0020_verzije_x0020_dokumenta xmlns="45adb973-3738-4051-9417-704071a43e5d">3.6.1</Broj_x0020_verzije_x0020_dokumenta>
    <Dokument_x0020_primjenjiv_x0020_do xmlns="45adb973-3738-4051-9417-704071a43e5d" xsi:nil="true"/>
    <Dokument_x0020_primjenjiv_x0020_od xmlns="45adb973-3738-4051-9417-704071a43e5d">2019-03-10T23:00:00+00:00</Dokument_x0020_primjenjiv_x0020_od>
    <Odobrio xmlns="45adb973-3738-4051-9417-704071a43e5d">
      <UserInfo>
        <DisplayName/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286</AccountId>
        <AccountType/>
      </UserInfo>
    </Vlasnik_x0020_procedure>
    <Footer_x0028_format_x0029_ xmlns="45adb973-3738-4051-9417-704071a43e5d" xsi:nil="true"/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45adb973-3738-4051-9417-704071a43e5d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7D89758-88EA-4A42-B672-C9C4BC271058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32EB9C0-A446-4971-9514-A9CE2E690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2A35E4EE-C3F6-4732-A1D3-B0A37EB4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</Template>
  <TotalTime>0</TotalTime>
  <Pages>21</Pages>
  <Words>2057</Words>
  <Characters>11727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Irena Kruljac</dc:creator>
  <cp:lastModifiedBy>Kristina Bingula</cp:lastModifiedBy>
  <cp:revision>2</cp:revision>
  <cp:lastPrinted>2010-11-04T08:04:00Z</cp:lastPrinted>
  <dcterms:created xsi:type="dcterms:W3CDTF">2019-03-15T07:13:00Z</dcterms:created>
  <dcterms:modified xsi:type="dcterms:W3CDTF">2019-03-15T07:13:00Z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dd6f0236-7f0e-45e3-9123-e05d5c22cd8e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